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3803" w14:textId="77777777" w:rsidR="00803C93" w:rsidRPr="00D06601" w:rsidRDefault="00803C93" w:rsidP="00803C93">
      <w:pPr>
        <w:spacing w:line="360" w:lineRule="auto"/>
        <w:rPr>
          <w:rFonts w:ascii="Arial" w:hAnsi="Arial" w:cs="Arial"/>
          <w:b/>
          <w:color w:val="FF0000"/>
          <w:sz w:val="24"/>
          <w:szCs w:val="24"/>
        </w:rPr>
      </w:pPr>
      <w:r w:rsidRPr="00D06601">
        <w:rPr>
          <w:rFonts w:ascii="Arial" w:hAnsi="Arial" w:cs="Arial"/>
          <w:b/>
          <w:color w:val="FF0000"/>
          <w:sz w:val="24"/>
          <w:szCs w:val="24"/>
        </w:rPr>
        <w:t>A PREFEITURA MUNICIPAL DE SANTA LEOPOLDINA/ES</w:t>
      </w:r>
    </w:p>
    <w:p w14:paraId="5C709EA2" w14:textId="77777777" w:rsidR="00803C93" w:rsidRPr="00D06601" w:rsidRDefault="00803C93" w:rsidP="00803C93">
      <w:pPr>
        <w:spacing w:line="360" w:lineRule="auto"/>
        <w:rPr>
          <w:rFonts w:ascii="Arial" w:hAnsi="Arial" w:cs="Arial"/>
          <w:b/>
          <w:color w:val="FF0000"/>
          <w:sz w:val="24"/>
          <w:szCs w:val="24"/>
        </w:rPr>
      </w:pPr>
      <w:r w:rsidRPr="00D06601">
        <w:rPr>
          <w:rFonts w:ascii="Arial" w:hAnsi="Arial" w:cs="Arial"/>
          <w:b/>
          <w:color w:val="FF0000"/>
          <w:sz w:val="24"/>
          <w:szCs w:val="24"/>
        </w:rPr>
        <w:t>A/C: COMISSÃO PERMANENTE DE LICITAÇÕES</w:t>
      </w:r>
    </w:p>
    <w:p w14:paraId="67829AFE" w14:textId="77777777" w:rsidR="00803C93" w:rsidRPr="00D06601" w:rsidRDefault="00803C93" w:rsidP="00803C93">
      <w:pPr>
        <w:spacing w:line="360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188102EE" w14:textId="77777777" w:rsidR="00803C93" w:rsidRPr="00D06601" w:rsidRDefault="00803C93" w:rsidP="00803C93">
      <w:pPr>
        <w:spacing w:line="360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285A1338" w14:textId="77777777" w:rsidR="00803C93" w:rsidRPr="00D06601" w:rsidRDefault="00803C93" w:rsidP="00803C93">
      <w:pPr>
        <w:spacing w:line="360" w:lineRule="auto"/>
        <w:rPr>
          <w:rFonts w:ascii="Arial" w:hAnsi="Arial" w:cs="Arial"/>
          <w:b/>
          <w:color w:val="FF0000"/>
          <w:sz w:val="24"/>
          <w:szCs w:val="24"/>
        </w:rPr>
      </w:pPr>
      <w:r w:rsidRPr="00D06601">
        <w:rPr>
          <w:rFonts w:ascii="Arial" w:hAnsi="Arial" w:cs="Arial"/>
          <w:b/>
          <w:color w:val="FF0000"/>
          <w:sz w:val="24"/>
          <w:szCs w:val="24"/>
        </w:rPr>
        <w:t>REF.: PREGÃO PRESENCIAL Nº. 002/2021</w:t>
      </w:r>
    </w:p>
    <w:p w14:paraId="22A00C02" w14:textId="77777777" w:rsidR="00803C93" w:rsidRDefault="00803C93" w:rsidP="00803C93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0F97932" w14:textId="77777777" w:rsidR="00803C93" w:rsidRPr="00A17229" w:rsidRDefault="00803C93" w:rsidP="00803C93">
      <w:pPr>
        <w:pStyle w:val="Arial"/>
        <w:jc w:val="center"/>
        <w:rPr>
          <w:u w:val="single"/>
        </w:rPr>
      </w:pPr>
      <w:r w:rsidRPr="00A17229">
        <w:rPr>
          <w:u w:val="single"/>
        </w:rPr>
        <w:t>DECLARAÇÃO DE PESSOA JURÍDICA OPTANTE PELO SIMPLES</w:t>
      </w:r>
    </w:p>
    <w:p w14:paraId="2DAB7684" w14:textId="77777777" w:rsidR="00803C93" w:rsidRPr="006464B3" w:rsidRDefault="00803C93" w:rsidP="00803C93">
      <w:pPr>
        <w:pStyle w:val="Arial"/>
        <w:rPr>
          <w:b w:val="0"/>
        </w:rPr>
      </w:pPr>
    </w:p>
    <w:p w14:paraId="3DFD69A0" w14:textId="60E415BB" w:rsidR="00803C93" w:rsidRPr="006464B3" w:rsidRDefault="00803C93" w:rsidP="00803C93">
      <w:pPr>
        <w:pStyle w:val="Arial"/>
        <w:ind w:firstLine="709"/>
        <w:jc w:val="both"/>
        <w:rPr>
          <w:b w:val="0"/>
        </w:rPr>
      </w:pPr>
      <w:r w:rsidRPr="006464B3">
        <w:rPr>
          <w:b w:val="0"/>
        </w:rPr>
        <w:t xml:space="preserve">A empresa </w:t>
      </w:r>
      <w:r w:rsidR="00C47629" w:rsidRPr="00C47629">
        <w:t>INTER MASTER SERVIÇOS E COMERCIO LTDA</w:t>
      </w:r>
      <w:r w:rsidRPr="006464B3">
        <w:rPr>
          <w:b w:val="0"/>
        </w:rPr>
        <w:t xml:space="preserve">, devidamente inscrita sob o </w:t>
      </w:r>
      <w:r w:rsidRPr="00F00562">
        <w:t>CNPJ nº.</w:t>
      </w:r>
      <w:r w:rsidRPr="006464B3">
        <w:rPr>
          <w:b w:val="0"/>
        </w:rPr>
        <w:t xml:space="preserve"> </w:t>
      </w:r>
      <w:r>
        <w:t>14.013.647/0001-62</w:t>
      </w:r>
      <w:r w:rsidRPr="006464B3">
        <w:rPr>
          <w:b w:val="0"/>
        </w:rPr>
        <w:t xml:space="preserve">, Inscrição Estadual nº. </w:t>
      </w:r>
      <w:r w:rsidRPr="00803C93">
        <w:rPr>
          <w:b w:val="0"/>
        </w:rPr>
        <w:t>082.812.13-6</w:t>
      </w:r>
      <w:r w:rsidRPr="006464B3">
        <w:rPr>
          <w:b w:val="0"/>
        </w:rPr>
        <w:t xml:space="preserve">, sediada à </w:t>
      </w:r>
      <w:r w:rsidRPr="00803C93">
        <w:rPr>
          <w:b w:val="0"/>
        </w:rPr>
        <w:t>Av. Paulino Muller, 795 – Pvmto. 2, Jucutuquara, Vitória/ES, CEP: 29040-715</w:t>
      </w:r>
      <w:r w:rsidRPr="006464B3">
        <w:rPr>
          <w:b w:val="0"/>
        </w:rPr>
        <w:t xml:space="preserve">, por intermédio </w:t>
      </w:r>
      <w:r>
        <w:rPr>
          <w:b w:val="0"/>
          <w:snapToGrid w:val="0"/>
        </w:rPr>
        <w:t>de seu representante legal o</w:t>
      </w:r>
      <w:r w:rsidRPr="006464B3">
        <w:rPr>
          <w:b w:val="0"/>
          <w:snapToGrid w:val="0"/>
        </w:rPr>
        <w:t xml:space="preserve"> Sr</w:t>
      </w:r>
      <w:r>
        <w:rPr>
          <w:b w:val="0"/>
          <w:snapToGrid w:val="0"/>
        </w:rPr>
        <w:t>.</w:t>
      </w:r>
      <w:r w:rsidRPr="006464B3">
        <w:rPr>
          <w:b w:val="0"/>
          <w:snapToGrid w:val="0"/>
        </w:rPr>
        <w:t xml:space="preserve"> </w:t>
      </w:r>
      <w:r>
        <w:rPr>
          <w:snapToGrid w:val="0"/>
        </w:rPr>
        <w:t>Jhonathan</w:t>
      </w:r>
      <w:r w:rsidRPr="00F31F26">
        <w:rPr>
          <w:snapToGrid w:val="0"/>
        </w:rPr>
        <w:t xml:space="preserve"> Araujo de Oliveira</w:t>
      </w:r>
      <w:r>
        <w:rPr>
          <w:b w:val="0"/>
          <w:snapToGrid w:val="0"/>
        </w:rPr>
        <w:t>, portador</w:t>
      </w:r>
      <w:r w:rsidRPr="006464B3">
        <w:rPr>
          <w:b w:val="0"/>
          <w:snapToGrid w:val="0"/>
        </w:rPr>
        <w:t xml:space="preserve"> da Carteira de Identidade nº. </w:t>
      </w:r>
      <w:r>
        <w:rPr>
          <w:snapToGrid w:val="0"/>
        </w:rPr>
        <w:t>3.254.954-SPTC/</w:t>
      </w:r>
      <w:r w:rsidRPr="00F31F26">
        <w:rPr>
          <w:snapToGrid w:val="0"/>
        </w:rPr>
        <w:t>ES</w:t>
      </w:r>
      <w:r>
        <w:rPr>
          <w:b w:val="0"/>
          <w:snapToGrid w:val="0"/>
        </w:rPr>
        <w:t>, inscrito</w:t>
      </w:r>
      <w:r w:rsidRPr="006464B3">
        <w:rPr>
          <w:b w:val="0"/>
          <w:snapToGrid w:val="0"/>
        </w:rPr>
        <w:t xml:space="preserve"> no CPF sob o nº. </w:t>
      </w:r>
      <w:r>
        <w:rPr>
          <w:snapToGrid w:val="0"/>
        </w:rPr>
        <w:t>112.657.897-54</w:t>
      </w:r>
      <w:r w:rsidRPr="006464B3">
        <w:rPr>
          <w:b w:val="0"/>
          <w:snapToGrid w:val="0"/>
        </w:rPr>
        <w:t>,</w:t>
      </w:r>
      <w:r>
        <w:rPr>
          <w:b w:val="0"/>
          <w:snapToGrid w:val="0"/>
        </w:rPr>
        <w:t xml:space="preserve"> </w:t>
      </w:r>
      <w:r w:rsidRPr="006464B3">
        <w:rPr>
          <w:b w:val="0"/>
        </w:rPr>
        <w:t>DECLARA</w:t>
      </w:r>
      <w:r>
        <w:rPr>
          <w:b w:val="0"/>
        </w:rPr>
        <w:t xml:space="preserve">, para fins de </w:t>
      </w:r>
      <w:r w:rsidRPr="006464B3">
        <w:rPr>
          <w:b w:val="0"/>
        </w:rPr>
        <w:t>não incidência na fon</w:t>
      </w:r>
      <w:r>
        <w:rPr>
          <w:b w:val="0"/>
        </w:rPr>
        <w:t>te do IRPJ, da CSLL, da Confins</w:t>
      </w:r>
      <w:r w:rsidRPr="006464B3">
        <w:rPr>
          <w:b w:val="0"/>
        </w:rPr>
        <w:t xml:space="preserve"> e d</w:t>
      </w:r>
      <w:r>
        <w:rPr>
          <w:b w:val="0"/>
        </w:rPr>
        <w:t>a Contribuição para o PIS/PASEP</w:t>
      </w:r>
      <w:r w:rsidRPr="006464B3">
        <w:rPr>
          <w:b w:val="0"/>
        </w:rPr>
        <w:t xml:space="preserve"> a que se refere o Art. 64 da Lei nº 9.430, de 27.12.96, que é regularmente inscrita no </w:t>
      </w:r>
      <w:r w:rsidRPr="00177B5B">
        <w:rPr>
          <w:b w:val="0"/>
        </w:rPr>
        <w:t>Regime Especial Unificado de Arrecadação de Tributos e Contribuições devidos pelas Microempresas e Empresas de Pequeno Porte - Simples Nacional, de que trata o art. 12 da Lei Complementar nº 123, de 14 de dezembro de 2006</w:t>
      </w:r>
      <w:r w:rsidRPr="006464B3">
        <w:rPr>
          <w:b w:val="0"/>
        </w:rPr>
        <w:t>.</w:t>
      </w:r>
    </w:p>
    <w:p w14:paraId="4650C6F5" w14:textId="77777777" w:rsidR="00803C93" w:rsidRPr="006464B3" w:rsidRDefault="00803C93" w:rsidP="00803C93">
      <w:pPr>
        <w:pStyle w:val="Arial"/>
        <w:ind w:firstLine="709"/>
        <w:jc w:val="both"/>
        <w:rPr>
          <w:b w:val="0"/>
        </w:rPr>
      </w:pPr>
      <w:r w:rsidRPr="006464B3">
        <w:rPr>
          <w:b w:val="0"/>
        </w:rPr>
        <w:t>Para esse efeito, a Declarante informa que:</w:t>
      </w:r>
    </w:p>
    <w:p w14:paraId="23ED7ED8" w14:textId="77777777" w:rsidR="00803C93" w:rsidRPr="006464B3" w:rsidRDefault="00803C93" w:rsidP="00803C93">
      <w:pPr>
        <w:pStyle w:val="Arial"/>
        <w:ind w:firstLine="709"/>
        <w:jc w:val="both"/>
        <w:rPr>
          <w:b w:val="0"/>
        </w:rPr>
      </w:pPr>
      <w:r w:rsidRPr="006464B3">
        <w:rPr>
          <w:b w:val="0"/>
        </w:rPr>
        <w:t>I – Preenche os seguintes requisitos;</w:t>
      </w:r>
    </w:p>
    <w:p w14:paraId="6927F623" w14:textId="77777777" w:rsidR="00803C93" w:rsidRPr="006464B3" w:rsidRDefault="00803C93" w:rsidP="00803C93">
      <w:pPr>
        <w:pStyle w:val="Arial"/>
        <w:ind w:firstLine="709"/>
        <w:jc w:val="both"/>
        <w:rPr>
          <w:b w:val="0"/>
        </w:rPr>
      </w:pPr>
      <w:r w:rsidRPr="006464B3">
        <w:rPr>
          <w:b w:val="0"/>
        </w:rPr>
        <w:t xml:space="preserve">a)- Conserva em boa ordem, pelo prazo de cinco anos, contando da data da emissão, os documentos que comprovam a origem de suas receitas e a efetivação de suas despesas, bem </w:t>
      </w:r>
      <w:r>
        <w:rPr>
          <w:b w:val="0"/>
        </w:rPr>
        <w:t>como</w:t>
      </w:r>
      <w:r w:rsidRPr="006464B3">
        <w:rPr>
          <w:b w:val="0"/>
        </w:rPr>
        <w:t xml:space="preserve"> a realização de quaisquer outros atos ou operações que venham a mod</w:t>
      </w:r>
      <w:r>
        <w:rPr>
          <w:b w:val="0"/>
        </w:rPr>
        <w:t>ificar sua situação patrimonial;</w:t>
      </w:r>
    </w:p>
    <w:p w14:paraId="3D1A9C78" w14:textId="77777777" w:rsidR="00803C93" w:rsidRPr="006464B3" w:rsidRDefault="00803C93" w:rsidP="00803C93">
      <w:pPr>
        <w:pStyle w:val="Arial"/>
        <w:ind w:firstLine="709"/>
        <w:jc w:val="both"/>
        <w:rPr>
          <w:b w:val="0"/>
        </w:rPr>
      </w:pPr>
      <w:r w:rsidRPr="006464B3">
        <w:rPr>
          <w:b w:val="0"/>
        </w:rPr>
        <w:t xml:space="preserve">b) </w:t>
      </w:r>
      <w:r w:rsidRPr="00FC12AA">
        <w:rPr>
          <w:b w:val="0"/>
        </w:rPr>
        <w:t>cumpre as obrigações acessórias a que está sujeita, em conformidade com a legislação pertinente</w:t>
      </w:r>
      <w:r>
        <w:rPr>
          <w:b w:val="0"/>
        </w:rPr>
        <w:t xml:space="preserve">, principalmente a </w:t>
      </w:r>
      <w:r w:rsidRPr="006464B3">
        <w:rPr>
          <w:b w:val="0"/>
        </w:rPr>
        <w:t>apresenta</w:t>
      </w:r>
      <w:r>
        <w:rPr>
          <w:b w:val="0"/>
        </w:rPr>
        <w:t>ção anual da</w:t>
      </w:r>
      <w:r w:rsidRPr="006464B3">
        <w:rPr>
          <w:b w:val="0"/>
        </w:rPr>
        <w:t xml:space="preserve"> Declaração de Informações Econômico-Fiscais da Pessoa Jurídica (DIPJ), em conformidade com o disposto em ato da Secretaria da Receita Federal;</w:t>
      </w:r>
    </w:p>
    <w:p w14:paraId="40F175D2" w14:textId="77777777" w:rsidR="00803C93" w:rsidRPr="00F00562" w:rsidRDefault="00803C93" w:rsidP="00803C93">
      <w:pPr>
        <w:pStyle w:val="Arial"/>
        <w:ind w:firstLine="709"/>
        <w:jc w:val="both"/>
        <w:rPr>
          <w:b w:val="0"/>
        </w:rPr>
      </w:pPr>
      <w:r w:rsidRPr="006464B3">
        <w:rPr>
          <w:b w:val="0"/>
        </w:rPr>
        <w:t xml:space="preserve">II – O signatário é representante legal desta Empresa, assumindo o compromisso de informar a Secretaria da Receita Federal e a Unidade Pagadora, </w:t>
      </w:r>
      <w:r w:rsidRPr="006464B3">
        <w:rPr>
          <w:b w:val="0"/>
        </w:rPr>
        <w:lastRenderedPageBreak/>
        <w:t>imediatamente, eventual desenquadramento da presente situação e está ciente de que a falsidade na prestação  na prestação destas informações, sem prejuízo do disposto no Art. 32 da Lei nº 9.430, de 1996, o sujeitará, juntamente com as demais pessoas que para ela concorrem, às penalidades previstas na Legislação criminal e tributária, relativas à falsidade ideológica (art.209 do Código Penal) e ao crime contra a ordem tributária (art. 1º da Lei nº 8.137, de 27.12.90) .</w:t>
      </w:r>
    </w:p>
    <w:p w14:paraId="0A41C50C" w14:textId="77777777" w:rsidR="00803C93" w:rsidRPr="00CD7528" w:rsidRDefault="00803C93" w:rsidP="00803C93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>Por se</w:t>
      </w:r>
      <w:r>
        <w:rPr>
          <w:rFonts w:ascii="Arial" w:hAnsi="Arial" w:cs="Arial"/>
          <w:sz w:val="24"/>
          <w:szCs w:val="24"/>
        </w:rPr>
        <w:t>r expressão da verdade, firma-se a</w:t>
      </w:r>
      <w:r w:rsidRPr="00CD7528">
        <w:rPr>
          <w:rFonts w:ascii="Arial" w:hAnsi="Arial" w:cs="Arial"/>
          <w:sz w:val="24"/>
          <w:szCs w:val="24"/>
        </w:rPr>
        <w:t xml:space="preserve"> presente</w:t>
      </w:r>
      <w:r>
        <w:rPr>
          <w:rFonts w:ascii="Arial" w:hAnsi="Arial" w:cs="Arial"/>
          <w:sz w:val="24"/>
          <w:szCs w:val="24"/>
        </w:rPr>
        <w:t xml:space="preserve"> declaração</w:t>
      </w:r>
      <w:r w:rsidRPr="00CD7528">
        <w:rPr>
          <w:rFonts w:ascii="Arial" w:hAnsi="Arial" w:cs="Arial"/>
          <w:sz w:val="24"/>
          <w:szCs w:val="24"/>
        </w:rPr>
        <w:t>.</w:t>
      </w:r>
    </w:p>
    <w:p w14:paraId="183102FA" w14:textId="77777777" w:rsidR="00803C93" w:rsidRPr="00CD7528" w:rsidRDefault="00803C93" w:rsidP="00803C93">
      <w:pPr>
        <w:spacing w:line="360" w:lineRule="auto"/>
        <w:rPr>
          <w:rFonts w:ascii="Arial" w:hAnsi="Arial" w:cs="Arial"/>
          <w:sz w:val="24"/>
          <w:szCs w:val="24"/>
        </w:rPr>
      </w:pPr>
    </w:p>
    <w:p w14:paraId="2B4BEB57" w14:textId="77777777" w:rsidR="00803C93" w:rsidRPr="00CD7528" w:rsidRDefault="00803C93" w:rsidP="00803C93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Vitória/ES, </w:t>
      </w:r>
      <w:r w:rsidRPr="00D06601">
        <w:rPr>
          <w:rFonts w:ascii="Arial" w:hAnsi="Arial" w:cs="Arial"/>
          <w:color w:val="FF0000"/>
          <w:sz w:val="24"/>
          <w:szCs w:val="24"/>
        </w:rPr>
        <w:t>25 de fevereiro de 2021.</w:t>
      </w:r>
    </w:p>
    <w:p w14:paraId="1A903D21" w14:textId="77777777" w:rsidR="00803C93" w:rsidRPr="00CD7528" w:rsidRDefault="00803C93" w:rsidP="00803C93">
      <w:pPr>
        <w:spacing w:line="360" w:lineRule="auto"/>
        <w:rPr>
          <w:rFonts w:ascii="Arial" w:hAnsi="Arial" w:cs="Arial"/>
          <w:sz w:val="24"/>
          <w:szCs w:val="24"/>
        </w:rPr>
      </w:pPr>
    </w:p>
    <w:p w14:paraId="2A85CA45" w14:textId="77777777" w:rsidR="00803C93" w:rsidRDefault="00803C93" w:rsidP="00803C93">
      <w:pPr>
        <w:spacing w:line="360" w:lineRule="auto"/>
        <w:rPr>
          <w:rFonts w:ascii="Arial" w:hAnsi="Arial" w:cs="Arial"/>
          <w:sz w:val="24"/>
          <w:szCs w:val="24"/>
        </w:rPr>
      </w:pPr>
    </w:p>
    <w:p w14:paraId="69AD8424" w14:textId="77777777" w:rsidR="00803C93" w:rsidRDefault="00803C93" w:rsidP="00803C93">
      <w:pPr>
        <w:spacing w:line="360" w:lineRule="auto"/>
        <w:rPr>
          <w:rFonts w:ascii="Arial" w:hAnsi="Arial" w:cs="Arial"/>
          <w:sz w:val="24"/>
          <w:szCs w:val="24"/>
        </w:rPr>
      </w:pPr>
    </w:p>
    <w:p w14:paraId="40B3596E" w14:textId="77777777" w:rsidR="00803C93" w:rsidRPr="00CD7528" w:rsidRDefault="00803C93" w:rsidP="00803C93">
      <w:pPr>
        <w:spacing w:line="360" w:lineRule="auto"/>
        <w:rPr>
          <w:rFonts w:ascii="Arial" w:hAnsi="Arial" w:cs="Arial"/>
          <w:sz w:val="24"/>
          <w:szCs w:val="24"/>
        </w:rPr>
      </w:pPr>
    </w:p>
    <w:p w14:paraId="3B7AB092" w14:textId="4D66EE45" w:rsidR="00803C93" w:rsidRPr="00CD7528" w:rsidRDefault="00803C93" w:rsidP="00803C93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JHONATHAN</w:t>
      </w:r>
      <w:r w:rsidRPr="00CD7528">
        <w:rPr>
          <w:rFonts w:ascii="Arial" w:hAnsi="Arial" w:cs="Arial"/>
          <w:b/>
          <w:sz w:val="24"/>
          <w:szCs w:val="24"/>
        </w:rPr>
        <w:t xml:space="preserve"> ARAUJO DE OLIVEIRA</w:t>
      </w:r>
    </w:p>
    <w:p w14:paraId="6CD4A22F" w14:textId="47FE20E0" w:rsidR="00803C93" w:rsidRPr="00CD7528" w:rsidRDefault="00803C93" w:rsidP="00803C9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3.254.954-SPTC/</w:t>
      </w:r>
      <w:r w:rsidRPr="00CD7528">
        <w:rPr>
          <w:rFonts w:ascii="Arial" w:hAnsi="Arial" w:cs="Arial"/>
          <w:b/>
          <w:sz w:val="24"/>
          <w:szCs w:val="24"/>
        </w:rPr>
        <w:t>ES</w:t>
      </w:r>
    </w:p>
    <w:p w14:paraId="345EDA6A" w14:textId="63E9A3EB" w:rsidR="00803C93" w:rsidRPr="00CD7528" w:rsidRDefault="00803C93" w:rsidP="00803C93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 xml:space="preserve">CPF: </w:t>
      </w:r>
      <w:r>
        <w:rPr>
          <w:rFonts w:ascii="Arial" w:hAnsi="Arial" w:cs="Arial"/>
          <w:b/>
          <w:sz w:val="24"/>
          <w:szCs w:val="24"/>
        </w:rPr>
        <w:t>112.657.897-54</w:t>
      </w:r>
    </w:p>
    <w:p w14:paraId="35EDD95E" w14:textId="4DBA8507" w:rsidR="00803C93" w:rsidRPr="00CD7528" w:rsidRDefault="00803C93" w:rsidP="00803C9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p w14:paraId="746AF139" w14:textId="6B2CC194" w:rsidR="008C0CC9" w:rsidRPr="00803C93" w:rsidRDefault="008C0CC9" w:rsidP="00803C93"/>
    <w:sectPr w:rsidR="008C0CC9" w:rsidRPr="00803C93" w:rsidSect="00432F82">
      <w:headerReference w:type="default" r:id="rId7"/>
      <w:footerReference w:type="default" r:id="rId8"/>
      <w:pgSz w:w="11906" w:h="16838"/>
      <w:pgMar w:top="2098" w:right="1134" w:bottom="1701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2A8BD" w14:textId="77777777" w:rsidR="00587208" w:rsidRDefault="00587208" w:rsidP="00307D16">
      <w:r>
        <w:separator/>
      </w:r>
    </w:p>
  </w:endnote>
  <w:endnote w:type="continuationSeparator" w:id="0">
    <w:p w14:paraId="2EFFE2F8" w14:textId="77777777" w:rsidR="00587208" w:rsidRDefault="00587208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47EC4" w14:textId="77777777" w:rsidR="00432F82" w:rsidRDefault="00432F82" w:rsidP="00AC2334">
    <w:pPr>
      <w:pStyle w:val="Rodap"/>
      <w:pBdr>
        <w:bottom w:val="single" w:sz="6" w:space="1" w:color="auto"/>
      </w:pBdr>
    </w:pPr>
  </w:p>
  <w:p w14:paraId="1E4FE7AB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7A774304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4C52DDA0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220D0FA1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6A1D586C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6B821" w14:textId="77777777" w:rsidR="00587208" w:rsidRDefault="00587208" w:rsidP="00307D16">
      <w:r>
        <w:separator/>
      </w:r>
    </w:p>
  </w:footnote>
  <w:footnote w:type="continuationSeparator" w:id="0">
    <w:p w14:paraId="767D9190" w14:textId="77777777" w:rsidR="00587208" w:rsidRDefault="00587208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1C341" w14:textId="77777777" w:rsidR="00307D16" w:rsidRDefault="00587208">
    <w:pPr>
      <w:pStyle w:val="Cabealho"/>
    </w:pPr>
    <w:r>
      <w:rPr>
        <w:noProof/>
      </w:rPr>
      <w:pict w14:anchorId="5A3A95AC">
        <v:group id="Group 2" o:spid="_x0000_s2050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">
          <v:group id="Group 3" o:spid="_x0000_s2051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<v:shape id="Freeform 5" o:spid="_x0000_s2052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c7b8A&#10;AADaAAAADwAAAGRycy9kb3ducmV2LnhtbERP3WrCMBS+H/gO4Qi7KZo4xlqrUUQ25tVAtwc4NMem&#10;2pyUJrPd2y8DYZffP996O7pW3KgPjWcNi7kCQVx503Ct4evzbVaACBHZYOuZNPxQgO1m8rDG0viB&#10;j3Q7xVqkEg4larAxdqWUobLkMMx9R5y0s+8dxgT7Wpoeh1TuWvmk1It02HBasNjR3lJ1PX07DRFH&#10;/HhO5PslL7JMXY7LV2W1fpyOuxWISGP8N9/TB6Mhh78r6QbIzS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zFztvwAAANoAAAAPAAAAAAAAAAAAAAAAAJgCAABkcnMvZG93bnJl&#10;di54bWxQSwUGAAAAAAQABAD1AAAAhAMAAAAA&#10;" adj="-11796480,,5400" path="m,1651r9704,l9704,,,,,1651xe" fillcolor="#e6e6e6" stroked="f">
              <v:stroke joinstyle="round"/>
              <v:formulas/>
              <v:path arrowok="t" o:connecttype="custom" o:connectlocs="0,2361;9704,2361;9704,710;0,710;0,2361" o:connectangles="0,0,0,0,0" textboxrect="0,0,9704,1650"/>
              <v:textbox style="mso-next-textbox:#Freeform 5">
                <w:txbxContent>
                  <w:p w14:paraId="148CBB55" w14:textId="77777777" w:rsidR="00AC2334" w:rsidRPr="00C74F4F" w:rsidRDefault="00AC2334" w:rsidP="00AC2334">
                    <w:pPr>
                      <w:pStyle w:val="Body"/>
                      <w:ind w:right="913"/>
                      <w:rPr>
                        <w:rFonts w:asciiTheme="minorHAnsi" w:hAnsiTheme="minorHAnsi"/>
                        <w:sz w:val="10"/>
                        <w:szCs w:val="10"/>
                        <w:lang w:val="pt-BR"/>
                      </w:rPr>
                    </w:pPr>
                  </w:p>
                  <w:p w14:paraId="75FB692B" w14:textId="77777777" w:rsidR="00AC2334" w:rsidRPr="00F554CC" w:rsidRDefault="00AC2334" w:rsidP="00AC2334">
                    <w:pPr>
                      <w:pStyle w:val="Body"/>
                      <w:ind w:left="4536" w:right="911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Av. Paulino Muller, 795 – Pvmto. 2,</w:t>
                    </w:r>
                    <w:r w:rsidRPr="00F554CC">
                      <w:rPr>
                        <w:rFonts w:asciiTheme="minorHAnsi" w:hAnsiTheme="minorHAnsi" w:cs="Arial"/>
                        <w:spacing w:val="-2"/>
                        <w:sz w:val="22"/>
                        <w:szCs w:val="22"/>
                        <w:lang w:val="pt-BR"/>
                      </w:rPr>
                      <w:t xml:space="preserve"> 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  <w:lang w:val="pt-BR"/>
                      </w:rPr>
                      <w:t>V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  <w:lang w:val="pt-BR"/>
                      </w:rPr>
                      <w:t>tó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  <w:lang w:val="pt-BR"/>
                      </w:rPr>
                      <w:t>r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ia</w:t>
                    </w:r>
                    <w:r>
                      <w:rPr>
                        <w:rFonts w:asciiTheme="minorHAnsi" w:hAnsiTheme="minorHAnsi"/>
                        <w:spacing w:val="4"/>
                        <w:sz w:val="22"/>
                        <w:szCs w:val="22"/>
                        <w:lang w:val="pt-BR"/>
                      </w:rPr>
                      <w:t>/ES</w:t>
                    </w:r>
                  </w:p>
                  <w:p w14:paraId="48FE86CA" w14:textId="77777777" w:rsidR="00AC2334" w:rsidRPr="00F554CC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P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AB</w:t>
                    </w: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X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(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27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)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3314-4710</w:t>
                    </w:r>
                  </w:p>
                  <w:p w14:paraId="6785CA13" w14:textId="77777777" w:rsidR="00AC2334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 w:rsidRPr="00F554CC">
                      <w:rPr>
                        <w:rFonts w:asciiTheme="minorHAnsi" w:hAnsiTheme="minorHAnsi"/>
                        <w:spacing w:val="1"/>
                        <w:sz w:val="22"/>
                        <w:szCs w:val="22"/>
                      </w:rPr>
                      <w:t>E</w:t>
                    </w:r>
                    <w:r w:rsidRPr="00F554CC">
                      <w:rPr>
                        <w:rFonts w:asciiTheme="minorHAnsi" w:hAnsiTheme="minorHAnsi"/>
                        <w:spacing w:val="2"/>
                        <w:sz w:val="22"/>
                        <w:szCs w:val="22"/>
                      </w:rPr>
                      <w:t>m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a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i</w:t>
                    </w:r>
                    <w:r w:rsidRPr="00F554CC">
                      <w:rPr>
                        <w:rFonts w:asciiTheme="minorHAnsi" w:hAnsiTheme="minorHAnsi"/>
                        <w:spacing w:val="-1"/>
                        <w:sz w:val="22"/>
                        <w:szCs w:val="22"/>
                      </w:rPr>
                      <w:t>l</w:t>
                    </w:r>
                    <w:r w:rsidRPr="00F554CC">
                      <w:rPr>
                        <w:rFonts w:asciiTheme="minorHAnsi" w:hAnsiTheme="minorHAnsi"/>
                        <w:sz w:val="22"/>
                        <w:szCs w:val="22"/>
                      </w:rPr>
                      <w:t>:</w:t>
                    </w:r>
                    <w:r w:rsidRPr="00F554CC"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pacing w:val="-2"/>
                        <w:sz w:val="22"/>
                        <w:szCs w:val="22"/>
                      </w:rPr>
                      <w:t>imastercomercio@outlook.com</w:t>
                    </w:r>
                    <w:hyperlink r:id="rId1"/>
                  </w:p>
                  <w:p w14:paraId="12A61AD0" w14:textId="77777777" w:rsidR="00AC2334" w:rsidRPr="00BE6D62" w:rsidRDefault="00AC2334" w:rsidP="00AC2334">
                    <w:pPr>
                      <w:pStyle w:val="Body"/>
                      <w:ind w:left="4536" w:right="915"/>
                      <w:jc w:val="center"/>
                      <w:rPr>
                        <w:rFonts w:asciiTheme="minorHAnsi" w:hAnsiTheme="minorHAnsi"/>
                        <w:b w:val="0"/>
                        <w:bCs w:val="0"/>
                        <w:sz w:val="22"/>
                        <w:szCs w:val="22"/>
                        <w:lang w:val="pt-BR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C</w:t>
                    </w:r>
                    <w:r w:rsidRPr="00BE6D62">
                      <w:rPr>
                        <w:rFonts w:asciiTheme="minorHAnsi" w:hAnsiTheme="minorHAnsi"/>
                        <w:sz w:val="22"/>
                        <w:szCs w:val="22"/>
                        <w:lang w:val="pt-BR"/>
                      </w:rPr>
                      <w:t>NPJ: 14.013.647/0001-62</w:t>
                    </w:r>
                  </w:p>
                  <w:p w14:paraId="095F6439" w14:textId="77777777" w:rsidR="00AC2334" w:rsidRPr="00C74F4F" w:rsidRDefault="00AC2334" w:rsidP="00AC2334">
                    <w:pPr>
                      <w:jc w:val="center"/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2053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CjWy/AAAA2gAAAA8AAABkcnMvZG93bnJldi54bWxET01rAjEQvRf8D2EEbzVrwVJWo4gieBBL&#10;VxevQzJuFjeTZZNq+u+bQ6HHx/terpPrxIOG0HpWMJsWIIi1Ny03Ci7n/esHiBCRDXaeScEPBViv&#10;Ri9LLI1/8hc9qtiIHMKhRAU2xr6UMmhLDsPU98SZu/nBYcxwaKQZ8JnDXSffiuJdOmw5N1jsaWtJ&#10;36tvp8DN69MuyVO6Vsf5pz/o2mpbKzUZp80CRKQU/8V/7oNRkLfmK/kGyNUv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7Qo1svwAAANoAAAAPAAAAAAAAAAAAAAAAAJ8CAABk&#10;cnMvZG93bnJldi54bWxQSwUGAAAAAAQABAD3AAAAiwMAAAAA&#10;">
              <v:imagedata r:id="rId2" o:title=""/>
            </v:shape>
          </v:group>
          <w10:wrap anchorx="margin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ttachedTemplate r:id="rId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2009D"/>
    <w:rsid w:val="00033D5C"/>
    <w:rsid w:val="00036009"/>
    <w:rsid w:val="0003673A"/>
    <w:rsid w:val="000421BE"/>
    <w:rsid w:val="0005097E"/>
    <w:rsid w:val="0005286A"/>
    <w:rsid w:val="000567EF"/>
    <w:rsid w:val="00057E9E"/>
    <w:rsid w:val="000637AE"/>
    <w:rsid w:val="000757E3"/>
    <w:rsid w:val="000776BB"/>
    <w:rsid w:val="00084B76"/>
    <w:rsid w:val="0008764F"/>
    <w:rsid w:val="000A1158"/>
    <w:rsid w:val="000A3131"/>
    <w:rsid w:val="000A573A"/>
    <w:rsid w:val="000A6CA1"/>
    <w:rsid w:val="000A790F"/>
    <w:rsid w:val="000B25BA"/>
    <w:rsid w:val="000C030F"/>
    <w:rsid w:val="000C0B50"/>
    <w:rsid w:val="000C5359"/>
    <w:rsid w:val="000C6E22"/>
    <w:rsid w:val="000D2357"/>
    <w:rsid w:val="000D4377"/>
    <w:rsid w:val="000E1C70"/>
    <w:rsid w:val="000E212B"/>
    <w:rsid w:val="000F46C2"/>
    <w:rsid w:val="000F70F5"/>
    <w:rsid w:val="001006FA"/>
    <w:rsid w:val="00100FA6"/>
    <w:rsid w:val="00102461"/>
    <w:rsid w:val="001057A4"/>
    <w:rsid w:val="00110E36"/>
    <w:rsid w:val="001120FE"/>
    <w:rsid w:val="00115FAF"/>
    <w:rsid w:val="001244FC"/>
    <w:rsid w:val="00124F13"/>
    <w:rsid w:val="00131970"/>
    <w:rsid w:val="001328F4"/>
    <w:rsid w:val="00140A96"/>
    <w:rsid w:val="00143E05"/>
    <w:rsid w:val="0014743F"/>
    <w:rsid w:val="00160383"/>
    <w:rsid w:val="001607FA"/>
    <w:rsid w:val="00161315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6A23"/>
    <w:rsid w:val="001C6D27"/>
    <w:rsid w:val="001D15FB"/>
    <w:rsid w:val="001E3118"/>
    <w:rsid w:val="001E42A1"/>
    <w:rsid w:val="001F43CE"/>
    <w:rsid w:val="00200CDA"/>
    <w:rsid w:val="00211B51"/>
    <w:rsid w:val="00212250"/>
    <w:rsid w:val="002166BB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E34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706A4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6733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7873"/>
    <w:rsid w:val="004B4DE9"/>
    <w:rsid w:val="004B4EFE"/>
    <w:rsid w:val="004B5A15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728FB"/>
    <w:rsid w:val="00574B30"/>
    <w:rsid w:val="0058484E"/>
    <w:rsid w:val="00584D29"/>
    <w:rsid w:val="00585F77"/>
    <w:rsid w:val="00587208"/>
    <w:rsid w:val="00587FA8"/>
    <w:rsid w:val="005912DE"/>
    <w:rsid w:val="00596C33"/>
    <w:rsid w:val="005A3FB3"/>
    <w:rsid w:val="005A4639"/>
    <w:rsid w:val="005A7312"/>
    <w:rsid w:val="005B23A3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600057"/>
    <w:rsid w:val="00610CD6"/>
    <w:rsid w:val="0061128A"/>
    <w:rsid w:val="00614F92"/>
    <w:rsid w:val="00622F22"/>
    <w:rsid w:val="00623091"/>
    <w:rsid w:val="00627038"/>
    <w:rsid w:val="00637384"/>
    <w:rsid w:val="006373AF"/>
    <w:rsid w:val="00640F48"/>
    <w:rsid w:val="0064187F"/>
    <w:rsid w:val="006519BF"/>
    <w:rsid w:val="00660160"/>
    <w:rsid w:val="006679FE"/>
    <w:rsid w:val="00667A92"/>
    <w:rsid w:val="00670509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C236B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2196D"/>
    <w:rsid w:val="00722606"/>
    <w:rsid w:val="00724A94"/>
    <w:rsid w:val="00724C2E"/>
    <w:rsid w:val="00730560"/>
    <w:rsid w:val="00734A02"/>
    <w:rsid w:val="00745CDE"/>
    <w:rsid w:val="0075542A"/>
    <w:rsid w:val="00757D7B"/>
    <w:rsid w:val="007617FB"/>
    <w:rsid w:val="00767492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D06"/>
    <w:rsid w:val="007A3F6B"/>
    <w:rsid w:val="007A6C57"/>
    <w:rsid w:val="007B74E9"/>
    <w:rsid w:val="007C75BD"/>
    <w:rsid w:val="007C7F47"/>
    <w:rsid w:val="007D2660"/>
    <w:rsid w:val="007E13F6"/>
    <w:rsid w:val="007E2AAC"/>
    <w:rsid w:val="007E37C7"/>
    <w:rsid w:val="007E425B"/>
    <w:rsid w:val="007F6CE4"/>
    <w:rsid w:val="00803C93"/>
    <w:rsid w:val="008048C5"/>
    <w:rsid w:val="0081552A"/>
    <w:rsid w:val="008161B5"/>
    <w:rsid w:val="008203DB"/>
    <w:rsid w:val="00824BFA"/>
    <w:rsid w:val="00824C14"/>
    <w:rsid w:val="00835607"/>
    <w:rsid w:val="00836C1B"/>
    <w:rsid w:val="00840A5A"/>
    <w:rsid w:val="00850BE3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A51C3"/>
    <w:rsid w:val="008A57B7"/>
    <w:rsid w:val="008B075D"/>
    <w:rsid w:val="008B4F01"/>
    <w:rsid w:val="008B60BB"/>
    <w:rsid w:val="008C0CC9"/>
    <w:rsid w:val="008C3C2E"/>
    <w:rsid w:val="008C7F1B"/>
    <w:rsid w:val="008D060D"/>
    <w:rsid w:val="008D2251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227"/>
    <w:rsid w:val="00932B3C"/>
    <w:rsid w:val="00935C00"/>
    <w:rsid w:val="00950083"/>
    <w:rsid w:val="0095461F"/>
    <w:rsid w:val="00955BC7"/>
    <w:rsid w:val="00965749"/>
    <w:rsid w:val="00967162"/>
    <w:rsid w:val="00971FAE"/>
    <w:rsid w:val="00975ACA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1482"/>
    <w:rsid w:val="009E48AB"/>
    <w:rsid w:val="009E625D"/>
    <w:rsid w:val="009E7BFA"/>
    <w:rsid w:val="00A00EAB"/>
    <w:rsid w:val="00A0433A"/>
    <w:rsid w:val="00A10724"/>
    <w:rsid w:val="00A15578"/>
    <w:rsid w:val="00A17258"/>
    <w:rsid w:val="00A3075D"/>
    <w:rsid w:val="00A3542E"/>
    <w:rsid w:val="00A439ED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4B67"/>
    <w:rsid w:val="00AD6DE7"/>
    <w:rsid w:val="00AE31BE"/>
    <w:rsid w:val="00AE41ED"/>
    <w:rsid w:val="00AF05FD"/>
    <w:rsid w:val="00B06C9B"/>
    <w:rsid w:val="00B07187"/>
    <w:rsid w:val="00B13A7B"/>
    <w:rsid w:val="00B15D07"/>
    <w:rsid w:val="00B20A51"/>
    <w:rsid w:val="00B227F1"/>
    <w:rsid w:val="00B27B3D"/>
    <w:rsid w:val="00B30ED5"/>
    <w:rsid w:val="00B446E6"/>
    <w:rsid w:val="00B452B8"/>
    <w:rsid w:val="00B61F38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47629"/>
    <w:rsid w:val="00C51AFC"/>
    <w:rsid w:val="00C62079"/>
    <w:rsid w:val="00C62DFC"/>
    <w:rsid w:val="00C6328F"/>
    <w:rsid w:val="00C651DA"/>
    <w:rsid w:val="00C67805"/>
    <w:rsid w:val="00C71506"/>
    <w:rsid w:val="00C74822"/>
    <w:rsid w:val="00C83935"/>
    <w:rsid w:val="00CA19FF"/>
    <w:rsid w:val="00CA2F3C"/>
    <w:rsid w:val="00CA4D0F"/>
    <w:rsid w:val="00CA5E38"/>
    <w:rsid w:val="00CA743F"/>
    <w:rsid w:val="00CB426A"/>
    <w:rsid w:val="00CB74AC"/>
    <w:rsid w:val="00CC4D9B"/>
    <w:rsid w:val="00CC73C3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33D41"/>
    <w:rsid w:val="00D34579"/>
    <w:rsid w:val="00D37848"/>
    <w:rsid w:val="00D41489"/>
    <w:rsid w:val="00D47454"/>
    <w:rsid w:val="00D47CA2"/>
    <w:rsid w:val="00D52F99"/>
    <w:rsid w:val="00D575C1"/>
    <w:rsid w:val="00D57F1A"/>
    <w:rsid w:val="00D62037"/>
    <w:rsid w:val="00D627E6"/>
    <w:rsid w:val="00D83797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7763"/>
    <w:rsid w:val="00E95C38"/>
    <w:rsid w:val="00E9771E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1CDA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7D7DC53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  <w:style w:type="paragraph" w:customStyle="1" w:styleId="Arial">
    <w:name w:val="Arial"/>
    <w:basedOn w:val="Normal"/>
    <w:rsid w:val="00803C93"/>
    <w:pPr>
      <w:tabs>
        <w:tab w:val="left" w:pos="1020"/>
      </w:tabs>
      <w:spacing w:line="360" w:lineRule="auto"/>
    </w:pPr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448</TotalTime>
  <Pages>2</Pages>
  <Words>382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Genes</dc:creator>
  <cp:lastModifiedBy>Agnes Comercial</cp:lastModifiedBy>
  <cp:revision>338</cp:revision>
  <cp:lastPrinted>2022-08-23T22:24:00Z</cp:lastPrinted>
  <dcterms:created xsi:type="dcterms:W3CDTF">2021-01-19T20:59:00Z</dcterms:created>
  <dcterms:modified xsi:type="dcterms:W3CDTF">2023-08-30T16:19:00Z</dcterms:modified>
</cp:coreProperties>
</file>